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09A45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JONSON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BB1113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Whittington, Lancashire. Yeoman.</w:t>
      </w:r>
    </w:p>
    <w:p w14:paraId="7C8ACEBB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29CB0D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5F99F4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Edward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Jopson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Richard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Hugeson</w:t>
      </w:r>
      <w:proofErr w:type="spellEnd"/>
      <w:proofErr w:type="gramEnd"/>
    </w:p>
    <w:p w14:paraId="28A1CC3B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Whittington(q.v.),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Robynson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Whittington(q.v.) and Gilbert</w:t>
      </w:r>
    </w:p>
    <w:p w14:paraId="6224BBD1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Wilson of Whittington(q.v.).</w:t>
      </w:r>
    </w:p>
    <w:p w14:paraId="36461D3D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DC7E9C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F1EB28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D7381E" w14:textId="77777777" w:rsidR="003F140B" w:rsidRDefault="003F140B" w:rsidP="003F140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April 2021</w:t>
      </w:r>
    </w:p>
    <w:p w14:paraId="683944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C44C" w14:textId="77777777" w:rsidR="003F140B" w:rsidRDefault="003F140B" w:rsidP="009139A6">
      <w:r>
        <w:separator/>
      </w:r>
    </w:p>
  </w:endnote>
  <w:endnote w:type="continuationSeparator" w:id="0">
    <w:p w14:paraId="5917D82D" w14:textId="77777777" w:rsidR="003F140B" w:rsidRDefault="003F14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38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7E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B2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E4B5" w14:textId="77777777" w:rsidR="003F140B" w:rsidRDefault="003F140B" w:rsidP="009139A6">
      <w:r>
        <w:separator/>
      </w:r>
    </w:p>
  </w:footnote>
  <w:footnote w:type="continuationSeparator" w:id="0">
    <w:p w14:paraId="653FD807" w14:textId="77777777" w:rsidR="003F140B" w:rsidRDefault="003F14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30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81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8B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40B"/>
    <w:rsid w:val="000666E0"/>
    <w:rsid w:val="002510B7"/>
    <w:rsid w:val="003F140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64EB6"/>
  <w15:chartTrackingRefBased/>
  <w15:docId w15:val="{B8E4FA66-5E2D-4C07-919A-AD0D29C1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1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2021-05-05T10:14:00Z</dcterms:created>
  <dcterms:modified xsi:type="dcterms:W3CDTF">2021-05-05T10:15:00Z</dcterms:modified>
</cp:coreProperties>
</file>